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2B61" w14:textId="77777777" w:rsidR="005F20A0" w:rsidRDefault="005F20A0" w:rsidP="005F20A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MILLY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0930440" w14:textId="77777777" w:rsidR="005F20A0" w:rsidRDefault="005F20A0" w:rsidP="005F20A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Northampton. Dyer.</w:t>
      </w:r>
    </w:p>
    <w:p w14:paraId="3316E730" w14:textId="77777777" w:rsidR="005F20A0" w:rsidRDefault="005F20A0" w:rsidP="005F20A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0AFF169" w14:textId="77777777" w:rsidR="005F20A0" w:rsidRDefault="005F20A0" w:rsidP="005F20A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8CCFBDF" w14:textId="77777777" w:rsidR="005F20A0" w:rsidRDefault="005F20A0" w:rsidP="005F20A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Litster(q.v.) brought a plaint of debt against him,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Wodde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7AE772B9" w14:textId="77777777" w:rsidR="005F20A0" w:rsidRDefault="005F20A0" w:rsidP="005F20A0">
      <w:pPr>
        <w:pStyle w:val="NoSpacing"/>
        <w:ind w:left="1440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proofErr w:type="spellStart"/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St.Albans</w:t>
      </w:r>
      <w:proofErr w:type="spellEnd"/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John Horsham of Bedford(q.v.) and Thomas Smyth of East Retford, Nottinghamshire(q.v.).</w:t>
      </w:r>
    </w:p>
    <w:p w14:paraId="1C2925CF" w14:textId="77777777" w:rsidR="005F20A0" w:rsidRDefault="005F20A0" w:rsidP="005F20A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19C40C0" w14:textId="77777777" w:rsidR="005F20A0" w:rsidRDefault="005F20A0" w:rsidP="005F20A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26CFBB1" w14:textId="77777777" w:rsidR="005F20A0" w:rsidRDefault="005F20A0" w:rsidP="005F20A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00652D" w14:textId="77777777" w:rsidR="005F20A0" w:rsidRDefault="005F20A0" w:rsidP="005F20A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10 September 2021</w:t>
      </w:r>
    </w:p>
    <w:p w14:paraId="7B9B0F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C4548" w14:textId="77777777" w:rsidR="005F20A0" w:rsidRDefault="005F20A0" w:rsidP="009139A6">
      <w:r>
        <w:separator/>
      </w:r>
    </w:p>
  </w:endnote>
  <w:endnote w:type="continuationSeparator" w:id="0">
    <w:p w14:paraId="2783B5D3" w14:textId="77777777" w:rsidR="005F20A0" w:rsidRDefault="005F20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4DF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FED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57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9F8C6" w14:textId="77777777" w:rsidR="005F20A0" w:rsidRDefault="005F20A0" w:rsidP="009139A6">
      <w:r>
        <w:separator/>
      </w:r>
    </w:p>
  </w:footnote>
  <w:footnote w:type="continuationSeparator" w:id="0">
    <w:p w14:paraId="0285A9B3" w14:textId="77777777" w:rsidR="005F20A0" w:rsidRDefault="005F20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6B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8FB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348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0A0"/>
    <w:rsid w:val="000666E0"/>
    <w:rsid w:val="002510B7"/>
    <w:rsid w:val="005C130B"/>
    <w:rsid w:val="005F20A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53E45"/>
  <w15:chartTrackingRefBased/>
  <w15:docId w15:val="{C530AF8D-5986-4DA4-AE92-F15A7F97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20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2021-10-23T15:48:00Z</dcterms:created>
  <dcterms:modified xsi:type="dcterms:W3CDTF">2021-10-23T15:49:00Z</dcterms:modified>
</cp:coreProperties>
</file>